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53A" w:rsidRPr="009F7336" w:rsidRDefault="0030153A" w:rsidP="0083155B">
      <w:pPr>
        <w:spacing w:after="0"/>
        <w:jc w:val="center"/>
        <w:rPr>
          <w:rFonts w:ascii="Times New Roman" w:hAnsi="Times New Roman"/>
          <w:b/>
          <w:sz w:val="28"/>
          <w:szCs w:val="26"/>
        </w:rPr>
      </w:pPr>
      <w:r w:rsidRPr="009F7336">
        <w:rPr>
          <w:rFonts w:ascii="Times New Roman" w:hAnsi="Times New Roman"/>
          <w:b/>
          <w:sz w:val="28"/>
          <w:szCs w:val="26"/>
        </w:rPr>
        <w:t xml:space="preserve">ПОВЕСТКА ЗАСЕДАНИЯ </w:t>
      </w:r>
    </w:p>
    <w:p w:rsidR="0030153A" w:rsidRPr="009D7DD7" w:rsidRDefault="0030153A" w:rsidP="0083155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D7DD7">
        <w:rPr>
          <w:rFonts w:ascii="Times New Roman" w:hAnsi="Times New Roman"/>
          <w:sz w:val="28"/>
          <w:szCs w:val="28"/>
        </w:rPr>
        <w:t>Координационного совета по малому и среднему</w:t>
      </w:r>
    </w:p>
    <w:p w:rsidR="0030153A" w:rsidRPr="009D7DD7" w:rsidRDefault="0030153A" w:rsidP="0083155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D7DD7">
        <w:rPr>
          <w:rFonts w:ascii="Times New Roman" w:hAnsi="Times New Roman"/>
          <w:sz w:val="28"/>
          <w:szCs w:val="28"/>
        </w:rPr>
        <w:t xml:space="preserve"> предпринимательству городского округа город Переславль-Залесский</w:t>
      </w:r>
      <w:r>
        <w:rPr>
          <w:rFonts w:ascii="Times New Roman" w:hAnsi="Times New Roman"/>
          <w:sz w:val="28"/>
          <w:szCs w:val="28"/>
        </w:rPr>
        <w:t xml:space="preserve"> Ярославской области</w:t>
      </w:r>
    </w:p>
    <w:p w:rsidR="0030153A" w:rsidRPr="009D7DD7" w:rsidRDefault="0030153A" w:rsidP="00D86FA0">
      <w:pPr>
        <w:rPr>
          <w:rFonts w:ascii="Times New Roman" w:hAnsi="Times New Roman"/>
          <w:sz w:val="26"/>
          <w:szCs w:val="26"/>
        </w:rPr>
      </w:pPr>
    </w:p>
    <w:p w:rsidR="0030153A" w:rsidRPr="009D7DD7" w:rsidRDefault="0030153A" w:rsidP="00D86FA0">
      <w:pPr>
        <w:tabs>
          <w:tab w:val="left" w:pos="597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</w:t>
      </w:r>
      <w:r w:rsidRPr="009D7DD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ноября</w:t>
      </w:r>
      <w:r w:rsidRPr="009D7DD7">
        <w:rPr>
          <w:rFonts w:ascii="Times New Roman" w:hAnsi="Times New Roman"/>
          <w:sz w:val="26"/>
          <w:szCs w:val="26"/>
        </w:rPr>
        <w:t xml:space="preserve"> 2020 года                                                     город Переславль-Залесский </w:t>
      </w:r>
    </w:p>
    <w:p w:rsidR="0030153A" w:rsidRPr="009D7DD7" w:rsidRDefault="0030153A" w:rsidP="0083155B">
      <w:pPr>
        <w:tabs>
          <w:tab w:val="left" w:pos="6495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Pr="009D7DD7">
        <w:rPr>
          <w:rFonts w:ascii="Times New Roman" w:hAnsi="Times New Roman"/>
          <w:sz w:val="26"/>
          <w:szCs w:val="26"/>
        </w:rPr>
        <w:t xml:space="preserve">.00 часов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9D7DD7">
        <w:rPr>
          <w:rFonts w:ascii="Times New Roman" w:hAnsi="Times New Roman"/>
          <w:sz w:val="26"/>
          <w:szCs w:val="26"/>
        </w:rPr>
        <w:t xml:space="preserve">  улица Советская, дом 5</w:t>
      </w:r>
    </w:p>
    <w:p w:rsidR="0030153A" w:rsidRPr="009D7DD7" w:rsidRDefault="0030153A" w:rsidP="00D86FA0">
      <w:pPr>
        <w:rPr>
          <w:rFonts w:ascii="Times New Roman" w:hAnsi="Times New Roman"/>
          <w:sz w:val="26"/>
          <w:szCs w:val="26"/>
        </w:rPr>
      </w:pPr>
    </w:p>
    <w:p w:rsidR="0030153A" w:rsidRPr="009D7DD7" w:rsidRDefault="0030153A" w:rsidP="009D7DD7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D7DD7">
        <w:rPr>
          <w:rFonts w:ascii="Times New Roman" w:hAnsi="Times New Roman"/>
          <w:sz w:val="26"/>
          <w:szCs w:val="26"/>
        </w:rPr>
        <w:t>1. О рассмотрении проекта решения Переславль-Залесской городской Думы «Об утверждении базовой ставки годовой арендной платы за 1 кв.м. недвижимого имущества, находящегося в муниципальной собственно</w:t>
      </w:r>
      <w:r>
        <w:rPr>
          <w:rFonts w:ascii="Times New Roman" w:hAnsi="Times New Roman"/>
          <w:sz w:val="26"/>
          <w:szCs w:val="26"/>
        </w:rPr>
        <w:t>сти городского округа города</w:t>
      </w:r>
      <w:r w:rsidRPr="009D7DD7">
        <w:rPr>
          <w:rFonts w:ascii="Times New Roman" w:hAnsi="Times New Roman"/>
          <w:sz w:val="26"/>
          <w:szCs w:val="26"/>
        </w:rPr>
        <w:t xml:space="preserve"> Переславл</w:t>
      </w:r>
      <w:r>
        <w:rPr>
          <w:rFonts w:ascii="Times New Roman" w:hAnsi="Times New Roman"/>
          <w:sz w:val="26"/>
          <w:szCs w:val="26"/>
        </w:rPr>
        <w:t>я</w:t>
      </w:r>
      <w:r w:rsidRPr="009D7DD7">
        <w:rPr>
          <w:rFonts w:ascii="Times New Roman" w:hAnsi="Times New Roman"/>
          <w:sz w:val="26"/>
          <w:szCs w:val="26"/>
        </w:rPr>
        <w:t>-Залесского, на 2021 год».</w:t>
      </w:r>
    </w:p>
    <w:p w:rsidR="0030153A" w:rsidRPr="009D7DD7" w:rsidRDefault="0030153A" w:rsidP="009D7DD7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30153A" w:rsidRPr="009D7DD7" w:rsidRDefault="0030153A" w:rsidP="009D7DD7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9D7DD7">
        <w:rPr>
          <w:rFonts w:ascii="Times New Roman" w:hAnsi="Times New Roman"/>
          <w:sz w:val="26"/>
          <w:szCs w:val="26"/>
          <w:u w:val="single"/>
        </w:rPr>
        <w:t>Докладчик:</w:t>
      </w:r>
      <w:r w:rsidRPr="009D7DD7">
        <w:rPr>
          <w:rFonts w:ascii="Times New Roman" w:hAnsi="Times New Roman"/>
          <w:sz w:val="26"/>
          <w:szCs w:val="26"/>
        </w:rPr>
        <w:t xml:space="preserve"> Степанова Светлана Павловна – начальник управления муниципальной собственности Администрации города Переславля-Залесского.</w:t>
      </w:r>
    </w:p>
    <w:p w:rsidR="0030153A" w:rsidRPr="009D7DD7" w:rsidRDefault="0030153A" w:rsidP="009D7DD7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u w:val="single"/>
        </w:rPr>
      </w:pPr>
    </w:p>
    <w:p w:rsidR="0030153A" w:rsidRPr="009D7DD7" w:rsidRDefault="0030153A" w:rsidP="009D7DD7">
      <w:pPr>
        <w:ind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D7DD7">
        <w:rPr>
          <w:rFonts w:ascii="Times New Roman" w:hAnsi="Times New Roman"/>
          <w:sz w:val="26"/>
          <w:szCs w:val="26"/>
        </w:rPr>
        <w:t>2. О  с</w:t>
      </w:r>
      <w:r w:rsidRPr="009D7DD7">
        <w:rPr>
          <w:rFonts w:ascii="Times New Roman" w:hAnsi="Times New Roman"/>
          <w:color w:val="000000"/>
          <w:sz w:val="26"/>
          <w:szCs w:val="26"/>
          <w:lang w:eastAsia="ru-RU"/>
        </w:rPr>
        <w:t>облюдении требований земельного законодательства субъектами предпринимательства в процессе осуществления их деятельности.</w:t>
      </w:r>
    </w:p>
    <w:p w:rsidR="0030153A" w:rsidRDefault="0030153A" w:rsidP="009D7DD7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D7DD7">
        <w:rPr>
          <w:rFonts w:ascii="Times New Roman" w:hAnsi="Times New Roman"/>
          <w:sz w:val="26"/>
          <w:szCs w:val="26"/>
          <w:u w:val="single"/>
        </w:rPr>
        <w:t>Докладчик:</w:t>
      </w:r>
      <w:r w:rsidRPr="009D7DD7">
        <w:rPr>
          <w:rFonts w:ascii="Times New Roman" w:hAnsi="Times New Roman"/>
          <w:sz w:val="26"/>
          <w:szCs w:val="26"/>
        </w:rPr>
        <w:t xml:space="preserve">  Осуровский Сергей Николаевич – начальник управления муниципального контроля Администрации города Переславля-Залесского.</w:t>
      </w:r>
    </w:p>
    <w:p w:rsidR="0030153A" w:rsidRDefault="0030153A" w:rsidP="009D7DD7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0153A" w:rsidRDefault="0030153A" w:rsidP="009D7DD7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F33132">
        <w:rPr>
          <w:rFonts w:ascii="Times New Roman" w:hAnsi="Times New Roman"/>
          <w:sz w:val="26"/>
          <w:szCs w:val="26"/>
        </w:rPr>
        <w:t>О возможности установления ставки единого налога на вмененный доход для отдельных видов деятельности на территории городского округа город Переславль-Залесский в размере 7,5% до 31.12.</w:t>
      </w:r>
      <w:r>
        <w:rPr>
          <w:rFonts w:ascii="Times New Roman" w:hAnsi="Times New Roman"/>
          <w:sz w:val="26"/>
          <w:szCs w:val="26"/>
        </w:rPr>
        <w:t>2020 года</w:t>
      </w:r>
      <w:r w:rsidRPr="00F33132">
        <w:rPr>
          <w:rFonts w:ascii="Times New Roman" w:hAnsi="Times New Roman"/>
          <w:sz w:val="26"/>
          <w:szCs w:val="26"/>
        </w:rPr>
        <w:t>.</w:t>
      </w:r>
    </w:p>
    <w:p w:rsidR="0030153A" w:rsidRDefault="0030153A" w:rsidP="009D7DD7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0153A" w:rsidRPr="00F33132" w:rsidRDefault="0030153A" w:rsidP="009D7DD7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33132">
        <w:rPr>
          <w:rFonts w:ascii="Times New Roman" w:hAnsi="Times New Roman"/>
          <w:sz w:val="26"/>
          <w:szCs w:val="26"/>
          <w:u w:val="single"/>
        </w:rPr>
        <w:t>Докладчик:</w:t>
      </w:r>
      <w:r>
        <w:rPr>
          <w:rFonts w:ascii="Times New Roman" w:hAnsi="Times New Roman"/>
          <w:sz w:val="26"/>
          <w:szCs w:val="26"/>
        </w:rPr>
        <w:t xml:space="preserve"> Царев Сергей Глебович – председатель Координационного совета по малому и среднему предпринимательству городского округа город Переславль-Залесский.</w:t>
      </w:r>
    </w:p>
    <w:p w:rsidR="0030153A" w:rsidRPr="009D7DD7" w:rsidRDefault="0030153A" w:rsidP="009D7DD7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30153A" w:rsidRPr="009D7DD7" w:rsidRDefault="0030153A" w:rsidP="00F33132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9D7DD7">
        <w:rPr>
          <w:rFonts w:ascii="Times New Roman" w:hAnsi="Times New Roman"/>
          <w:sz w:val="26"/>
          <w:szCs w:val="26"/>
        </w:rPr>
        <w:t>. Ситуация на рынке труда городского округа город Переславль-Залесский за 9 месяцев 2020 года.</w:t>
      </w:r>
    </w:p>
    <w:p w:rsidR="0030153A" w:rsidRDefault="0030153A" w:rsidP="00F33132">
      <w:pPr>
        <w:spacing w:before="24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9D7DD7">
        <w:rPr>
          <w:rFonts w:ascii="Times New Roman" w:hAnsi="Times New Roman"/>
          <w:sz w:val="26"/>
          <w:szCs w:val="26"/>
          <w:u w:val="single"/>
        </w:rPr>
        <w:t>Докладчик:</w:t>
      </w:r>
      <w:r w:rsidRPr="009D7DD7">
        <w:rPr>
          <w:rFonts w:ascii="Times New Roman" w:hAnsi="Times New Roman"/>
          <w:sz w:val="26"/>
          <w:szCs w:val="26"/>
        </w:rPr>
        <w:t xml:space="preserve"> Васильева Ксения Николаевна – директор ГКУ ЯО Центр занятости населени</w:t>
      </w:r>
      <w:r>
        <w:rPr>
          <w:rFonts w:ascii="Times New Roman" w:hAnsi="Times New Roman"/>
          <w:sz w:val="26"/>
          <w:szCs w:val="26"/>
        </w:rPr>
        <w:t>я города Переславля-Залесского.</w:t>
      </w:r>
    </w:p>
    <w:p w:rsidR="0030153A" w:rsidRPr="009D7DD7" w:rsidRDefault="0030153A" w:rsidP="00F33132">
      <w:pPr>
        <w:spacing w:before="240" w:line="240" w:lineRule="auto"/>
        <w:ind w:firstLine="53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5. О ходе реализации дополнительных мероприятий, направленных на снижение напряженности на рынке труда субъектов Российской Федерации в 2020 году.</w:t>
      </w:r>
    </w:p>
    <w:p w:rsidR="0030153A" w:rsidRDefault="0030153A" w:rsidP="00F33132">
      <w:pPr>
        <w:spacing w:before="24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9D7DD7">
        <w:rPr>
          <w:rFonts w:ascii="Times New Roman" w:hAnsi="Times New Roman"/>
          <w:sz w:val="26"/>
          <w:szCs w:val="26"/>
          <w:u w:val="single"/>
        </w:rPr>
        <w:t>Докладчик:</w:t>
      </w:r>
      <w:r w:rsidRPr="009D7DD7">
        <w:rPr>
          <w:rFonts w:ascii="Times New Roman" w:hAnsi="Times New Roman"/>
          <w:sz w:val="26"/>
          <w:szCs w:val="26"/>
        </w:rPr>
        <w:t xml:space="preserve"> Васильева Ксения Николаевна – директор ГКУ ЯО Центр занятости населения города Переславля-Залесского</w:t>
      </w:r>
      <w:r>
        <w:rPr>
          <w:rFonts w:ascii="Times New Roman" w:hAnsi="Times New Roman"/>
          <w:sz w:val="26"/>
          <w:szCs w:val="26"/>
        </w:rPr>
        <w:t>.</w:t>
      </w:r>
    </w:p>
    <w:p w:rsidR="0030153A" w:rsidRPr="009D7DD7" w:rsidRDefault="0030153A" w:rsidP="00F33132">
      <w:pPr>
        <w:ind w:firstLine="53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Pr="009D7DD7">
        <w:rPr>
          <w:rFonts w:ascii="Times New Roman" w:hAnsi="Times New Roman"/>
          <w:sz w:val="26"/>
          <w:szCs w:val="26"/>
        </w:rPr>
        <w:t>Разное.</w:t>
      </w:r>
    </w:p>
    <w:sectPr w:rsidR="0030153A" w:rsidRPr="009D7DD7" w:rsidSect="00E8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C6F"/>
    <w:rsid w:val="00074D81"/>
    <w:rsid w:val="00096F3B"/>
    <w:rsid w:val="000E40B1"/>
    <w:rsid w:val="001518A8"/>
    <w:rsid w:val="00153D2D"/>
    <w:rsid w:val="001D3267"/>
    <w:rsid w:val="002411D7"/>
    <w:rsid w:val="002649AF"/>
    <w:rsid w:val="002A1D6E"/>
    <w:rsid w:val="002E4FAA"/>
    <w:rsid w:val="002F03E1"/>
    <w:rsid w:val="0030153A"/>
    <w:rsid w:val="00323FE2"/>
    <w:rsid w:val="00362B1D"/>
    <w:rsid w:val="003F6C3E"/>
    <w:rsid w:val="004564E2"/>
    <w:rsid w:val="0048246A"/>
    <w:rsid w:val="004D5BFA"/>
    <w:rsid w:val="005500B6"/>
    <w:rsid w:val="00573F53"/>
    <w:rsid w:val="00584F1C"/>
    <w:rsid w:val="00601BDA"/>
    <w:rsid w:val="006371D7"/>
    <w:rsid w:val="0072306C"/>
    <w:rsid w:val="007A2923"/>
    <w:rsid w:val="007E1EF0"/>
    <w:rsid w:val="00811AC8"/>
    <w:rsid w:val="008140D1"/>
    <w:rsid w:val="0082160D"/>
    <w:rsid w:val="0083155B"/>
    <w:rsid w:val="008B0EE9"/>
    <w:rsid w:val="008B377E"/>
    <w:rsid w:val="008E0B18"/>
    <w:rsid w:val="00917000"/>
    <w:rsid w:val="00930D89"/>
    <w:rsid w:val="0095308F"/>
    <w:rsid w:val="009B20D8"/>
    <w:rsid w:val="009B254C"/>
    <w:rsid w:val="009D2EEE"/>
    <w:rsid w:val="009D7DD7"/>
    <w:rsid w:val="009E546E"/>
    <w:rsid w:val="009F7336"/>
    <w:rsid w:val="00A5164C"/>
    <w:rsid w:val="00AD76B6"/>
    <w:rsid w:val="00B14807"/>
    <w:rsid w:val="00B30912"/>
    <w:rsid w:val="00B3787F"/>
    <w:rsid w:val="00B80D3D"/>
    <w:rsid w:val="00BB1AC2"/>
    <w:rsid w:val="00BE1C6F"/>
    <w:rsid w:val="00C42893"/>
    <w:rsid w:val="00C95D7E"/>
    <w:rsid w:val="00D86FA0"/>
    <w:rsid w:val="00DB072F"/>
    <w:rsid w:val="00DC1BA2"/>
    <w:rsid w:val="00E07E6A"/>
    <w:rsid w:val="00E77862"/>
    <w:rsid w:val="00E85036"/>
    <w:rsid w:val="00EC5AAC"/>
    <w:rsid w:val="00EF7700"/>
    <w:rsid w:val="00F33132"/>
    <w:rsid w:val="00F63517"/>
    <w:rsid w:val="00FB5BA6"/>
    <w:rsid w:val="00FD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03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3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3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0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1</Pages>
  <Words>276</Words>
  <Characters>1579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2020-10-30T06:47:00Z</cp:lastPrinted>
  <dcterms:created xsi:type="dcterms:W3CDTF">2018-10-09T14:21:00Z</dcterms:created>
  <dcterms:modified xsi:type="dcterms:W3CDTF">2020-11-03T05:36:00Z</dcterms:modified>
</cp:coreProperties>
</file>